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การแก้ไขรายการบ้านกรณีมีรายการบ้านผิดไปจากข้อเท็จจริงหรือบ้านเลขที่ซ้ำกัน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855D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การแก้ไขรายการบ้านกรณีมีรายการบ้านผิดไปจากข้อเท็จจริงหรือบ้านเลขที่ซ้ำกัน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0575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ก้ไขรายการบ้านกรณีมีรายการบ้านผิดไปจากข้อเท็จจริงหรือบ้านเลขที่ซ้ำกั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19:13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F05755" w:rsidRDefault="00F0575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F05755" w:rsidRDefault="00F05755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สวนข้อเท็จจริงพยานเอกสารพยานบุคคลและพยานแวดล้อมและรวบรวมความเห็นเพื่อเสนอให้นายทะเบีย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F05755" w:rsidRDefault="00F05755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หนังสือมอบอำนาจและบัตรประจำตัวประชาชนผู้มอบอำนาจ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F05755" w:rsidRPr="000C2AAC" w:rsidRDefault="00E90756" w:rsidP="00F0575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A5F" w:rsidRDefault="00453A5F" w:rsidP="00C81DB8">
      <w:pPr>
        <w:spacing w:after="0" w:line="240" w:lineRule="auto"/>
      </w:pPr>
      <w:r>
        <w:separator/>
      </w:r>
    </w:p>
  </w:endnote>
  <w:endnote w:type="continuationSeparator" w:id="1">
    <w:p w:rsidR="00453A5F" w:rsidRDefault="00453A5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A5F" w:rsidRDefault="00453A5F" w:rsidP="00C81DB8">
      <w:pPr>
        <w:spacing w:after="0" w:line="240" w:lineRule="auto"/>
      </w:pPr>
      <w:r>
        <w:separator/>
      </w:r>
    </w:p>
  </w:footnote>
  <w:footnote w:type="continuationSeparator" w:id="1">
    <w:p w:rsidR="00453A5F" w:rsidRDefault="00453A5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855D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B5575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B55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53A5F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B5575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5755"/>
    <w:rsid w:val="00F064C0"/>
    <w:rsid w:val="00F5490C"/>
    <w:rsid w:val="00F62F55"/>
    <w:rsid w:val="00F8122B"/>
    <w:rsid w:val="00F855DC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2015-08-04T13:08:00Z</cp:lastPrinted>
  <dcterms:created xsi:type="dcterms:W3CDTF">2015-04-23T03:41:00Z</dcterms:created>
  <dcterms:modified xsi:type="dcterms:W3CDTF">2015-08-04T13:08:00Z</dcterms:modified>
</cp:coreProperties>
</file>